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A31B0F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D6DFD">
        <w:rPr>
          <w:rFonts w:ascii="Arial" w:hAnsi="Arial" w:cs="Arial"/>
          <w:b/>
          <w:caps/>
          <w:sz w:val="28"/>
          <w:szCs w:val="28"/>
        </w:rPr>
        <w:t xml:space="preserve"> </w:t>
      </w:r>
      <w:r w:rsidR="00372C7A">
        <w:rPr>
          <w:rFonts w:ascii="Arial" w:hAnsi="Arial" w:cs="Arial"/>
          <w:b/>
          <w:caps/>
          <w:sz w:val="28"/>
          <w:szCs w:val="28"/>
        </w:rPr>
        <w:t>2</w:t>
      </w:r>
      <w:r w:rsidR="0046327D">
        <w:rPr>
          <w:rFonts w:ascii="Arial" w:hAnsi="Arial" w:cs="Arial"/>
          <w:b/>
          <w:caps/>
          <w:sz w:val="28"/>
          <w:szCs w:val="28"/>
        </w:rPr>
        <w:t>1</w:t>
      </w:r>
      <w:r w:rsidR="0083490B">
        <w:rPr>
          <w:rFonts w:ascii="Arial" w:hAnsi="Arial" w:cs="Arial"/>
          <w:b/>
          <w:caps/>
          <w:sz w:val="28"/>
          <w:szCs w:val="28"/>
        </w:rPr>
        <w:t>8</w:t>
      </w:r>
      <w:r w:rsidR="004A0667">
        <w:rPr>
          <w:rFonts w:ascii="Arial" w:hAnsi="Arial" w:cs="Arial"/>
          <w:b/>
          <w:caps/>
          <w:sz w:val="28"/>
          <w:szCs w:val="28"/>
        </w:rPr>
        <w:t>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0904C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07123" w:rsidP="009043B8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9043B8">
              <w:rPr>
                <w:rFonts w:ascii="Arial" w:hAnsi="Arial" w:cs="Arial"/>
                <w:sz w:val="20"/>
                <w:szCs w:val="20"/>
              </w:rPr>
              <w:t>poda dos galhos das árvores existentes na extensão da Estrada do Bairro Lagoa Azul, no Bairro Lagoa Azul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E57E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790509" w:rsidRDefault="003A77BE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 xml:space="preserve">s providências </w:t>
      </w:r>
      <w:r w:rsidR="009F3B64">
        <w:rPr>
          <w:rFonts w:ascii="Arial" w:hAnsi="Arial" w:cs="Arial"/>
        </w:rPr>
        <w:t>visando</w:t>
      </w:r>
      <w:r w:rsidR="00E11054">
        <w:rPr>
          <w:rFonts w:ascii="Arial" w:hAnsi="Arial" w:cs="Arial"/>
        </w:rPr>
        <w:t xml:space="preserve"> à</w:t>
      </w:r>
      <w:r w:rsidR="007B757A">
        <w:rPr>
          <w:rFonts w:ascii="Arial" w:hAnsi="Arial" w:cs="Arial"/>
        </w:rPr>
        <w:t xml:space="preserve"> </w:t>
      </w:r>
      <w:r w:rsidR="00E11054" w:rsidRPr="00E11054">
        <w:rPr>
          <w:rFonts w:ascii="Arial" w:hAnsi="Arial" w:cs="Arial"/>
        </w:rPr>
        <w:t>poda dos galhos das árvores existentes na extensão da Estrada do Bairro Lagoa Azul, no Bairro Lagoa Azul</w:t>
      </w:r>
      <w:r w:rsidR="008A22CB">
        <w:rPr>
          <w:rFonts w:ascii="Arial" w:hAnsi="Arial" w:cs="Arial"/>
        </w:rPr>
        <w:t>.</w:t>
      </w:r>
    </w:p>
    <w:p w:rsidR="003A77BE" w:rsidRPr="001840AD" w:rsidRDefault="008C72B7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</w:t>
      </w:r>
      <w:bookmarkStart w:id="0" w:name="_GoBack"/>
      <w:bookmarkEnd w:id="0"/>
      <w:r w:rsidR="003E188F" w:rsidRPr="001840AD">
        <w:rPr>
          <w:rFonts w:ascii="Arial" w:hAnsi="Arial" w:cs="Arial"/>
        </w:rPr>
        <w:t>dicado, subscrevemos agradecidos.</w:t>
      </w:r>
    </w:p>
    <w:p w:rsidR="00DD5C1F" w:rsidRDefault="003A77BE" w:rsidP="00FF2FB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6A0170">
        <w:rPr>
          <w:rFonts w:ascii="Arial" w:hAnsi="Arial" w:cs="Arial"/>
        </w:rPr>
        <w:t>2</w:t>
      </w:r>
      <w:r w:rsidR="004105AE">
        <w:rPr>
          <w:rFonts w:ascii="Arial" w:hAnsi="Arial" w:cs="Arial"/>
        </w:rPr>
        <w:t xml:space="preserve"> de </w:t>
      </w:r>
      <w:r w:rsidR="005C3B73">
        <w:rPr>
          <w:rFonts w:ascii="Arial" w:hAnsi="Arial" w:cs="Arial"/>
        </w:rPr>
        <w:t>dez</w:t>
      </w:r>
      <w:r w:rsidR="005E1358">
        <w:rPr>
          <w:rFonts w:ascii="Arial" w:hAnsi="Arial" w:cs="Arial"/>
        </w:rPr>
        <w:t>em</w:t>
      </w:r>
      <w:r w:rsidR="00AB7DD7">
        <w:rPr>
          <w:rFonts w:ascii="Arial" w:hAnsi="Arial" w:cs="Arial"/>
        </w:rPr>
        <w:t>bro</w:t>
      </w:r>
      <w:r w:rsidR="00AA4F63">
        <w:rPr>
          <w:rFonts w:ascii="Arial" w:hAnsi="Arial" w:cs="Arial"/>
        </w:rPr>
        <w:t xml:space="preserve"> </w:t>
      </w:r>
      <w:r w:rsidR="00F41A9C">
        <w:rPr>
          <w:rFonts w:ascii="Arial" w:hAnsi="Arial" w:cs="Arial"/>
        </w:rPr>
        <w:t>de 2020</w:t>
      </w:r>
      <w:r w:rsidR="004105AE">
        <w:rPr>
          <w:rFonts w:ascii="Arial" w:hAnsi="Arial" w:cs="Arial"/>
        </w:rPr>
        <w:t>.</w:t>
      </w:r>
    </w:p>
    <w:p w:rsidR="00263131" w:rsidRDefault="00263131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008B5" w:rsidRDefault="008008B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105AE" w:rsidRDefault="004105A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7622" w:rsidRPr="00677622" w:rsidRDefault="00677622" w:rsidP="00677622">
      <w:pPr>
        <w:jc w:val="center"/>
        <w:rPr>
          <w:rFonts w:ascii="Arial" w:hAnsi="Arial"/>
          <w:b/>
          <w:smallCaps/>
        </w:rPr>
      </w:pPr>
      <w:r w:rsidRPr="00677622">
        <w:rPr>
          <w:rFonts w:ascii="Arial" w:hAnsi="Arial"/>
          <w:b/>
          <w:smallCaps/>
        </w:rPr>
        <w:t>VALMIR DO PARQUE MEIA LUA</w:t>
      </w:r>
    </w:p>
    <w:p w:rsidR="00A21A0A" w:rsidRDefault="00677622" w:rsidP="001B0E8D">
      <w:pPr>
        <w:jc w:val="center"/>
        <w:rPr>
          <w:rFonts w:ascii="Arial" w:eastAsia="Calibri" w:hAnsi="Arial" w:cs="Arial"/>
          <w:sz w:val="10"/>
          <w:szCs w:val="10"/>
          <w:lang w:eastAsia="en-US"/>
        </w:rPr>
      </w:pPr>
      <w:r w:rsidRPr="00677622">
        <w:rPr>
          <w:rFonts w:ascii="Arial" w:hAnsi="Arial"/>
        </w:rPr>
        <w:t>Vereador - D</w:t>
      </w:r>
      <w:r w:rsidR="0017163A">
        <w:rPr>
          <w:rFonts w:ascii="Arial" w:hAnsi="Arial"/>
        </w:rPr>
        <w:t>EM</w:t>
      </w:r>
    </w:p>
    <w:sectPr w:rsidR="00A21A0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A9E" w:rsidRDefault="00CB7A9E">
      <w:r>
        <w:separator/>
      </w:r>
    </w:p>
  </w:endnote>
  <w:endnote w:type="continuationSeparator" w:id="0">
    <w:p w:rsidR="00CB7A9E" w:rsidRDefault="00CB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A9E" w:rsidRDefault="00CB7A9E">
      <w:r>
        <w:separator/>
      </w:r>
    </w:p>
  </w:footnote>
  <w:footnote w:type="continuationSeparator" w:id="0">
    <w:p w:rsidR="00CB7A9E" w:rsidRDefault="00CB7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BF4995" w:rsidRDefault="003A77BE" w:rsidP="00BF4995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21A0A">
      <w:rPr>
        <w:rFonts w:ascii="Arial" w:hAnsi="Arial" w:cs="Arial"/>
        <w:b/>
        <w:sz w:val="20"/>
        <w:szCs w:val="20"/>
        <w:u w:val="single"/>
      </w:rPr>
      <w:t>0079</w:t>
    </w:r>
    <w:r w:rsidR="008A1521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A21A0A">
      <w:rPr>
        <w:rFonts w:ascii="Arial" w:hAnsi="Arial" w:cs="Arial"/>
        <w:b/>
        <w:sz w:val="20"/>
        <w:szCs w:val="20"/>
        <w:u w:val="single"/>
      </w:rPr>
      <w:t>20</w:t>
    </w:r>
    <w:r w:rsidR="00122143">
      <w:rPr>
        <w:rFonts w:ascii="Arial" w:hAnsi="Arial" w:cs="Arial"/>
        <w:b/>
        <w:sz w:val="20"/>
        <w:szCs w:val="20"/>
        <w:u w:val="single"/>
      </w:rPr>
      <w:t xml:space="preserve"> - Vereador </w:t>
    </w:r>
    <w:r w:rsidR="00043D15">
      <w:rPr>
        <w:rFonts w:ascii="Arial" w:hAnsi="Arial" w:cs="Arial"/>
        <w:b/>
        <w:sz w:val="20"/>
        <w:szCs w:val="20"/>
        <w:u w:val="single"/>
      </w:rPr>
      <w:t>Arildo Batista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776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776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F099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F099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F099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F099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8BD"/>
    <w:rsid w:val="00001C4F"/>
    <w:rsid w:val="000023EC"/>
    <w:rsid w:val="0000344E"/>
    <w:rsid w:val="000035D9"/>
    <w:rsid w:val="0000430E"/>
    <w:rsid w:val="00004884"/>
    <w:rsid w:val="00005C4F"/>
    <w:rsid w:val="00011FB2"/>
    <w:rsid w:val="00012789"/>
    <w:rsid w:val="00013BF7"/>
    <w:rsid w:val="00014EF3"/>
    <w:rsid w:val="00015523"/>
    <w:rsid w:val="00015F1B"/>
    <w:rsid w:val="000176EE"/>
    <w:rsid w:val="00020D50"/>
    <w:rsid w:val="00021C77"/>
    <w:rsid w:val="00022CD8"/>
    <w:rsid w:val="00024625"/>
    <w:rsid w:val="00024FD3"/>
    <w:rsid w:val="000273F8"/>
    <w:rsid w:val="00030788"/>
    <w:rsid w:val="0003209A"/>
    <w:rsid w:val="00034A23"/>
    <w:rsid w:val="0003582A"/>
    <w:rsid w:val="000360E8"/>
    <w:rsid w:val="00036D7D"/>
    <w:rsid w:val="000417FF"/>
    <w:rsid w:val="00043D15"/>
    <w:rsid w:val="00044FD0"/>
    <w:rsid w:val="00045217"/>
    <w:rsid w:val="00047EFF"/>
    <w:rsid w:val="00047F9D"/>
    <w:rsid w:val="00054783"/>
    <w:rsid w:val="000552D2"/>
    <w:rsid w:val="000552FE"/>
    <w:rsid w:val="00056288"/>
    <w:rsid w:val="000622EC"/>
    <w:rsid w:val="00062E8F"/>
    <w:rsid w:val="00067C2A"/>
    <w:rsid w:val="000709E7"/>
    <w:rsid w:val="0007141A"/>
    <w:rsid w:val="000728E1"/>
    <w:rsid w:val="00073476"/>
    <w:rsid w:val="000738D8"/>
    <w:rsid w:val="00075298"/>
    <w:rsid w:val="00075AD6"/>
    <w:rsid w:val="0008210A"/>
    <w:rsid w:val="000825C0"/>
    <w:rsid w:val="00083183"/>
    <w:rsid w:val="00083655"/>
    <w:rsid w:val="00083BB5"/>
    <w:rsid w:val="0008442E"/>
    <w:rsid w:val="00084FAD"/>
    <w:rsid w:val="000866C7"/>
    <w:rsid w:val="00086D97"/>
    <w:rsid w:val="00086F0A"/>
    <w:rsid w:val="000900B9"/>
    <w:rsid w:val="000904CA"/>
    <w:rsid w:val="000921C3"/>
    <w:rsid w:val="00092C83"/>
    <w:rsid w:val="00094490"/>
    <w:rsid w:val="000958D5"/>
    <w:rsid w:val="00095BF4"/>
    <w:rsid w:val="00097CAE"/>
    <w:rsid w:val="000A0045"/>
    <w:rsid w:val="000A009F"/>
    <w:rsid w:val="000A1140"/>
    <w:rsid w:val="000A3862"/>
    <w:rsid w:val="000A5F1B"/>
    <w:rsid w:val="000B0937"/>
    <w:rsid w:val="000B3EC4"/>
    <w:rsid w:val="000B7980"/>
    <w:rsid w:val="000B7FDF"/>
    <w:rsid w:val="000C43E7"/>
    <w:rsid w:val="000D002D"/>
    <w:rsid w:val="000D293C"/>
    <w:rsid w:val="000D308C"/>
    <w:rsid w:val="000D47A3"/>
    <w:rsid w:val="000D4AEB"/>
    <w:rsid w:val="000E0D5E"/>
    <w:rsid w:val="000E0E97"/>
    <w:rsid w:val="000E3394"/>
    <w:rsid w:val="000E5716"/>
    <w:rsid w:val="000E625C"/>
    <w:rsid w:val="000F03FD"/>
    <w:rsid w:val="000F2665"/>
    <w:rsid w:val="000F39D2"/>
    <w:rsid w:val="000F6251"/>
    <w:rsid w:val="00101DFB"/>
    <w:rsid w:val="00102C02"/>
    <w:rsid w:val="00103021"/>
    <w:rsid w:val="001039B2"/>
    <w:rsid w:val="00103AC6"/>
    <w:rsid w:val="00103E29"/>
    <w:rsid w:val="001060A7"/>
    <w:rsid w:val="0011129C"/>
    <w:rsid w:val="001137E4"/>
    <w:rsid w:val="00114F87"/>
    <w:rsid w:val="00122143"/>
    <w:rsid w:val="00123248"/>
    <w:rsid w:val="00126AA6"/>
    <w:rsid w:val="00143A3C"/>
    <w:rsid w:val="0014591F"/>
    <w:rsid w:val="00147D75"/>
    <w:rsid w:val="00150EE2"/>
    <w:rsid w:val="00155BE5"/>
    <w:rsid w:val="00156240"/>
    <w:rsid w:val="001618F1"/>
    <w:rsid w:val="0016215E"/>
    <w:rsid w:val="00162B3A"/>
    <w:rsid w:val="00164C5D"/>
    <w:rsid w:val="00165429"/>
    <w:rsid w:val="001660D5"/>
    <w:rsid w:val="0017163A"/>
    <w:rsid w:val="001717A0"/>
    <w:rsid w:val="00172E81"/>
    <w:rsid w:val="001752B4"/>
    <w:rsid w:val="001752E3"/>
    <w:rsid w:val="001757F4"/>
    <w:rsid w:val="00176528"/>
    <w:rsid w:val="001800CD"/>
    <w:rsid w:val="001817BF"/>
    <w:rsid w:val="00181880"/>
    <w:rsid w:val="00181CD2"/>
    <w:rsid w:val="00182861"/>
    <w:rsid w:val="001835B4"/>
    <w:rsid w:val="001840AD"/>
    <w:rsid w:val="00184FFF"/>
    <w:rsid w:val="001856C0"/>
    <w:rsid w:val="00190978"/>
    <w:rsid w:val="00194193"/>
    <w:rsid w:val="00194DEA"/>
    <w:rsid w:val="00194F6C"/>
    <w:rsid w:val="00196ED2"/>
    <w:rsid w:val="00197A5D"/>
    <w:rsid w:val="001A09F2"/>
    <w:rsid w:val="001A4F0E"/>
    <w:rsid w:val="001A66BC"/>
    <w:rsid w:val="001B0773"/>
    <w:rsid w:val="001B0E8D"/>
    <w:rsid w:val="001B10AF"/>
    <w:rsid w:val="001B18D8"/>
    <w:rsid w:val="001B273D"/>
    <w:rsid w:val="001B4DDF"/>
    <w:rsid w:val="001C16D5"/>
    <w:rsid w:val="001C19D9"/>
    <w:rsid w:val="001C24AB"/>
    <w:rsid w:val="001C3E9C"/>
    <w:rsid w:val="001C61D7"/>
    <w:rsid w:val="001C7A18"/>
    <w:rsid w:val="001D1E6F"/>
    <w:rsid w:val="001D596B"/>
    <w:rsid w:val="001E01CA"/>
    <w:rsid w:val="001E10B1"/>
    <w:rsid w:val="001E13DE"/>
    <w:rsid w:val="001E27B6"/>
    <w:rsid w:val="001E2C0D"/>
    <w:rsid w:val="001E4492"/>
    <w:rsid w:val="001E534D"/>
    <w:rsid w:val="001F13C3"/>
    <w:rsid w:val="001F4501"/>
    <w:rsid w:val="001F4E69"/>
    <w:rsid w:val="001F5DD1"/>
    <w:rsid w:val="001F6E2D"/>
    <w:rsid w:val="00201DF5"/>
    <w:rsid w:val="002021C4"/>
    <w:rsid w:val="0020348C"/>
    <w:rsid w:val="00204643"/>
    <w:rsid w:val="00204ED7"/>
    <w:rsid w:val="00206F01"/>
    <w:rsid w:val="00212E2C"/>
    <w:rsid w:val="00212FF8"/>
    <w:rsid w:val="00215A39"/>
    <w:rsid w:val="002205B1"/>
    <w:rsid w:val="00220619"/>
    <w:rsid w:val="0023037B"/>
    <w:rsid w:val="00230859"/>
    <w:rsid w:val="00230D63"/>
    <w:rsid w:val="00230D72"/>
    <w:rsid w:val="002315C5"/>
    <w:rsid w:val="00231B71"/>
    <w:rsid w:val="002339A9"/>
    <w:rsid w:val="00235DE7"/>
    <w:rsid w:val="00241E13"/>
    <w:rsid w:val="002434DF"/>
    <w:rsid w:val="00253C82"/>
    <w:rsid w:val="00254150"/>
    <w:rsid w:val="00255765"/>
    <w:rsid w:val="00256EB5"/>
    <w:rsid w:val="00257529"/>
    <w:rsid w:val="00263131"/>
    <w:rsid w:val="00263F8A"/>
    <w:rsid w:val="00264814"/>
    <w:rsid w:val="0026575E"/>
    <w:rsid w:val="00266C34"/>
    <w:rsid w:val="002701E9"/>
    <w:rsid w:val="0027045C"/>
    <w:rsid w:val="00275FB7"/>
    <w:rsid w:val="00276736"/>
    <w:rsid w:val="00276D19"/>
    <w:rsid w:val="00277B14"/>
    <w:rsid w:val="00280498"/>
    <w:rsid w:val="00281243"/>
    <w:rsid w:val="00282006"/>
    <w:rsid w:val="00282BE7"/>
    <w:rsid w:val="00282D56"/>
    <w:rsid w:val="00284EC5"/>
    <w:rsid w:val="002861A2"/>
    <w:rsid w:val="00287097"/>
    <w:rsid w:val="002874A9"/>
    <w:rsid w:val="002875CA"/>
    <w:rsid w:val="002906E2"/>
    <w:rsid w:val="00290A80"/>
    <w:rsid w:val="00290C49"/>
    <w:rsid w:val="00290F4A"/>
    <w:rsid w:val="00292AD4"/>
    <w:rsid w:val="00292C16"/>
    <w:rsid w:val="00292CB3"/>
    <w:rsid w:val="00293916"/>
    <w:rsid w:val="00293E8E"/>
    <w:rsid w:val="00294738"/>
    <w:rsid w:val="002A13A7"/>
    <w:rsid w:val="002A3F24"/>
    <w:rsid w:val="002A4064"/>
    <w:rsid w:val="002A4970"/>
    <w:rsid w:val="002A4A32"/>
    <w:rsid w:val="002A54AF"/>
    <w:rsid w:val="002A63FE"/>
    <w:rsid w:val="002A7434"/>
    <w:rsid w:val="002B051E"/>
    <w:rsid w:val="002B0876"/>
    <w:rsid w:val="002B0914"/>
    <w:rsid w:val="002B25F9"/>
    <w:rsid w:val="002B3BA4"/>
    <w:rsid w:val="002B44D5"/>
    <w:rsid w:val="002B5466"/>
    <w:rsid w:val="002B7580"/>
    <w:rsid w:val="002C4B2B"/>
    <w:rsid w:val="002C53B9"/>
    <w:rsid w:val="002C5C70"/>
    <w:rsid w:val="002C76C8"/>
    <w:rsid w:val="002D08F5"/>
    <w:rsid w:val="002D1F85"/>
    <w:rsid w:val="002D24ED"/>
    <w:rsid w:val="002D3594"/>
    <w:rsid w:val="002D3A91"/>
    <w:rsid w:val="002D3D9E"/>
    <w:rsid w:val="002D4D0F"/>
    <w:rsid w:val="002D5EB7"/>
    <w:rsid w:val="002D64EF"/>
    <w:rsid w:val="002E0363"/>
    <w:rsid w:val="002E0C33"/>
    <w:rsid w:val="002E0F71"/>
    <w:rsid w:val="002E2FFB"/>
    <w:rsid w:val="002E5800"/>
    <w:rsid w:val="002F02DB"/>
    <w:rsid w:val="002F1658"/>
    <w:rsid w:val="002F3288"/>
    <w:rsid w:val="002F494E"/>
    <w:rsid w:val="002F4CDC"/>
    <w:rsid w:val="0030168E"/>
    <w:rsid w:val="00301B23"/>
    <w:rsid w:val="0030238B"/>
    <w:rsid w:val="00302F5B"/>
    <w:rsid w:val="00304BA9"/>
    <w:rsid w:val="003053E7"/>
    <w:rsid w:val="003072E9"/>
    <w:rsid w:val="003074BF"/>
    <w:rsid w:val="003111E8"/>
    <w:rsid w:val="00311673"/>
    <w:rsid w:val="00312A7D"/>
    <w:rsid w:val="00313025"/>
    <w:rsid w:val="00313F9F"/>
    <w:rsid w:val="00314F24"/>
    <w:rsid w:val="00317C1A"/>
    <w:rsid w:val="00320312"/>
    <w:rsid w:val="003211B9"/>
    <w:rsid w:val="003221B0"/>
    <w:rsid w:val="00323F0F"/>
    <w:rsid w:val="003249C2"/>
    <w:rsid w:val="00325BB9"/>
    <w:rsid w:val="003326DB"/>
    <w:rsid w:val="003336AD"/>
    <w:rsid w:val="00335266"/>
    <w:rsid w:val="00335ED0"/>
    <w:rsid w:val="0033773E"/>
    <w:rsid w:val="00340DFF"/>
    <w:rsid w:val="00340F47"/>
    <w:rsid w:val="00341AED"/>
    <w:rsid w:val="00342681"/>
    <w:rsid w:val="0034300F"/>
    <w:rsid w:val="003439FE"/>
    <w:rsid w:val="00344554"/>
    <w:rsid w:val="00344A71"/>
    <w:rsid w:val="0034567B"/>
    <w:rsid w:val="00347D5E"/>
    <w:rsid w:val="003506C0"/>
    <w:rsid w:val="00351975"/>
    <w:rsid w:val="00352473"/>
    <w:rsid w:val="0036109B"/>
    <w:rsid w:val="00361187"/>
    <w:rsid w:val="00362460"/>
    <w:rsid w:val="003638CC"/>
    <w:rsid w:val="003657EF"/>
    <w:rsid w:val="003671EE"/>
    <w:rsid w:val="00367E68"/>
    <w:rsid w:val="0037014E"/>
    <w:rsid w:val="00370531"/>
    <w:rsid w:val="00371D3D"/>
    <w:rsid w:val="003724FE"/>
    <w:rsid w:val="00372906"/>
    <w:rsid w:val="00372C7A"/>
    <w:rsid w:val="003757FB"/>
    <w:rsid w:val="00375A57"/>
    <w:rsid w:val="00376045"/>
    <w:rsid w:val="003775BF"/>
    <w:rsid w:val="00381797"/>
    <w:rsid w:val="003843CB"/>
    <w:rsid w:val="003848C4"/>
    <w:rsid w:val="00385370"/>
    <w:rsid w:val="0038662A"/>
    <w:rsid w:val="00390518"/>
    <w:rsid w:val="0039054A"/>
    <w:rsid w:val="0039179E"/>
    <w:rsid w:val="003921C7"/>
    <w:rsid w:val="0039351D"/>
    <w:rsid w:val="00393E83"/>
    <w:rsid w:val="0039556B"/>
    <w:rsid w:val="00395F34"/>
    <w:rsid w:val="0039649C"/>
    <w:rsid w:val="00397FF3"/>
    <w:rsid w:val="003A12E1"/>
    <w:rsid w:val="003A5EDA"/>
    <w:rsid w:val="003A77BE"/>
    <w:rsid w:val="003B1DDB"/>
    <w:rsid w:val="003B3FD9"/>
    <w:rsid w:val="003B4909"/>
    <w:rsid w:val="003B5280"/>
    <w:rsid w:val="003B58EC"/>
    <w:rsid w:val="003B5C6D"/>
    <w:rsid w:val="003B5EF8"/>
    <w:rsid w:val="003B64EB"/>
    <w:rsid w:val="003C0D9E"/>
    <w:rsid w:val="003C0F4F"/>
    <w:rsid w:val="003C20DC"/>
    <w:rsid w:val="003C300F"/>
    <w:rsid w:val="003C5067"/>
    <w:rsid w:val="003C5B7D"/>
    <w:rsid w:val="003C6640"/>
    <w:rsid w:val="003D1702"/>
    <w:rsid w:val="003D4B9E"/>
    <w:rsid w:val="003D56FB"/>
    <w:rsid w:val="003D5CD6"/>
    <w:rsid w:val="003D75FF"/>
    <w:rsid w:val="003E188F"/>
    <w:rsid w:val="003E50F9"/>
    <w:rsid w:val="003E547C"/>
    <w:rsid w:val="003E5ED8"/>
    <w:rsid w:val="003E647A"/>
    <w:rsid w:val="003F159F"/>
    <w:rsid w:val="003F5024"/>
    <w:rsid w:val="003F55BE"/>
    <w:rsid w:val="003F5D41"/>
    <w:rsid w:val="00400BC7"/>
    <w:rsid w:val="004027EC"/>
    <w:rsid w:val="00402E24"/>
    <w:rsid w:val="00403538"/>
    <w:rsid w:val="00403E8D"/>
    <w:rsid w:val="00403F8F"/>
    <w:rsid w:val="00404B98"/>
    <w:rsid w:val="0040509C"/>
    <w:rsid w:val="004052FF"/>
    <w:rsid w:val="00405FC6"/>
    <w:rsid w:val="004105AE"/>
    <w:rsid w:val="00410A3B"/>
    <w:rsid w:val="00410F7A"/>
    <w:rsid w:val="00411C86"/>
    <w:rsid w:val="00412795"/>
    <w:rsid w:val="00414587"/>
    <w:rsid w:val="00415DD8"/>
    <w:rsid w:val="00420F7C"/>
    <w:rsid w:val="0042185F"/>
    <w:rsid w:val="0042200B"/>
    <w:rsid w:val="00425B4A"/>
    <w:rsid w:val="0042640B"/>
    <w:rsid w:val="00434700"/>
    <w:rsid w:val="004350F4"/>
    <w:rsid w:val="0043610D"/>
    <w:rsid w:val="004369A6"/>
    <w:rsid w:val="00440DA6"/>
    <w:rsid w:val="00441DB7"/>
    <w:rsid w:val="0044205D"/>
    <w:rsid w:val="00442324"/>
    <w:rsid w:val="00443650"/>
    <w:rsid w:val="004452EF"/>
    <w:rsid w:val="0044655E"/>
    <w:rsid w:val="00447690"/>
    <w:rsid w:val="00451AAB"/>
    <w:rsid w:val="00451ABB"/>
    <w:rsid w:val="004536CD"/>
    <w:rsid w:val="0045459F"/>
    <w:rsid w:val="00456889"/>
    <w:rsid w:val="004578C6"/>
    <w:rsid w:val="0046327D"/>
    <w:rsid w:val="00463550"/>
    <w:rsid w:val="004638A2"/>
    <w:rsid w:val="00464AA1"/>
    <w:rsid w:val="00464CC7"/>
    <w:rsid w:val="00466E1B"/>
    <w:rsid w:val="00470154"/>
    <w:rsid w:val="0047373A"/>
    <w:rsid w:val="004775FC"/>
    <w:rsid w:val="004815AB"/>
    <w:rsid w:val="00483E0D"/>
    <w:rsid w:val="004871E2"/>
    <w:rsid w:val="00487ABB"/>
    <w:rsid w:val="00487D64"/>
    <w:rsid w:val="00490CA6"/>
    <w:rsid w:val="00493115"/>
    <w:rsid w:val="0049556C"/>
    <w:rsid w:val="00495D90"/>
    <w:rsid w:val="004964B5"/>
    <w:rsid w:val="004969FC"/>
    <w:rsid w:val="004A0667"/>
    <w:rsid w:val="004A3249"/>
    <w:rsid w:val="004A3608"/>
    <w:rsid w:val="004A3CFF"/>
    <w:rsid w:val="004A4D1A"/>
    <w:rsid w:val="004A5B9A"/>
    <w:rsid w:val="004B0C78"/>
    <w:rsid w:val="004B1BEB"/>
    <w:rsid w:val="004B6526"/>
    <w:rsid w:val="004B69C5"/>
    <w:rsid w:val="004C2C30"/>
    <w:rsid w:val="004C2E51"/>
    <w:rsid w:val="004C2E5E"/>
    <w:rsid w:val="004C4AF6"/>
    <w:rsid w:val="004C5F81"/>
    <w:rsid w:val="004C6C78"/>
    <w:rsid w:val="004D19A5"/>
    <w:rsid w:val="004D32B6"/>
    <w:rsid w:val="004D32C5"/>
    <w:rsid w:val="004D3B81"/>
    <w:rsid w:val="004D49B9"/>
    <w:rsid w:val="004E06ED"/>
    <w:rsid w:val="004E0821"/>
    <w:rsid w:val="004E3AC2"/>
    <w:rsid w:val="004E46DA"/>
    <w:rsid w:val="004E5C76"/>
    <w:rsid w:val="004E60A1"/>
    <w:rsid w:val="004E6324"/>
    <w:rsid w:val="004F2FDF"/>
    <w:rsid w:val="004F39E9"/>
    <w:rsid w:val="004F4DE7"/>
    <w:rsid w:val="004F4F2F"/>
    <w:rsid w:val="004F5160"/>
    <w:rsid w:val="004F5B37"/>
    <w:rsid w:val="004F6817"/>
    <w:rsid w:val="004F690D"/>
    <w:rsid w:val="004F6A11"/>
    <w:rsid w:val="004F7609"/>
    <w:rsid w:val="0050056A"/>
    <w:rsid w:val="005018EE"/>
    <w:rsid w:val="00501AD3"/>
    <w:rsid w:val="00501DAE"/>
    <w:rsid w:val="00502F3A"/>
    <w:rsid w:val="00504F17"/>
    <w:rsid w:val="00505050"/>
    <w:rsid w:val="00505357"/>
    <w:rsid w:val="00505EFA"/>
    <w:rsid w:val="00505FD8"/>
    <w:rsid w:val="00510823"/>
    <w:rsid w:val="005110EA"/>
    <w:rsid w:val="0051294E"/>
    <w:rsid w:val="00513711"/>
    <w:rsid w:val="00514A3D"/>
    <w:rsid w:val="00515AD0"/>
    <w:rsid w:val="0051659C"/>
    <w:rsid w:val="00517A03"/>
    <w:rsid w:val="00522533"/>
    <w:rsid w:val="00524669"/>
    <w:rsid w:val="00532750"/>
    <w:rsid w:val="00533095"/>
    <w:rsid w:val="00533862"/>
    <w:rsid w:val="00533A0E"/>
    <w:rsid w:val="005352C3"/>
    <w:rsid w:val="00537C82"/>
    <w:rsid w:val="00540D11"/>
    <w:rsid w:val="00543E9C"/>
    <w:rsid w:val="00543FBB"/>
    <w:rsid w:val="0054486C"/>
    <w:rsid w:val="00545633"/>
    <w:rsid w:val="0054569B"/>
    <w:rsid w:val="005468BC"/>
    <w:rsid w:val="005477FB"/>
    <w:rsid w:val="005538BC"/>
    <w:rsid w:val="00553B83"/>
    <w:rsid w:val="00555C95"/>
    <w:rsid w:val="00562E15"/>
    <w:rsid w:val="0056433C"/>
    <w:rsid w:val="00564368"/>
    <w:rsid w:val="00565715"/>
    <w:rsid w:val="0056633F"/>
    <w:rsid w:val="00567452"/>
    <w:rsid w:val="00570D8A"/>
    <w:rsid w:val="00570DEC"/>
    <w:rsid w:val="005715E0"/>
    <w:rsid w:val="00572E9C"/>
    <w:rsid w:val="005745FF"/>
    <w:rsid w:val="00574B6F"/>
    <w:rsid w:val="00575A41"/>
    <w:rsid w:val="00576D6F"/>
    <w:rsid w:val="005770D2"/>
    <w:rsid w:val="0058078B"/>
    <w:rsid w:val="0058109A"/>
    <w:rsid w:val="00582CFE"/>
    <w:rsid w:val="005838A9"/>
    <w:rsid w:val="005846A3"/>
    <w:rsid w:val="005846C0"/>
    <w:rsid w:val="005866AD"/>
    <w:rsid w:val="005868AE"/>
    <w:rsid w:val="00590142"/>
    <w:rsid w:val="00590A5A"/>
    <w:rsid w:val="00591425"/>
    <w:rsid w:val="00592AE2"/>
    <w:rsid w:val="00597C0C"/>
    <w:rsid w:val="005A01D0"/>
    <w:rsid w:val="005A03FA"/>
    <w:rsid w:val="005A1F41"/>
    <w:rsid w:val="005A44CA"/>
    <w:rsid w:val="005A5739"/>
    <w:rsid w:val="005B13E0"/>
    <w:rsid w:val="005B3D21"/>
    <w:rsid w:val="005B4DA4"/>
    <w:rsid w:val="005B5528"/>
    <w:rsid w:val="005B740F"/>
    <w:rsid w:val="005C0FB0"/>
    <w:rsid w:val="005C10C9"/>
    <w:rsid w:val="005C241A"/>
    <w:rsid w:val="005C3938"/>
    <w:rsid w:val="005C3B73"/>
    <w:rsid w:val="005C4013"/>
    <w:rsid w:val="005C413A"/>
    <w:rsid w:val="005C41C4"/>
    <w:rsid w:val="005C4AD1"/>
    <w:rsid w:val="005C68E8"/>
    <w:rsid w:val="005C6DF2"/>
    <w:rsid w:val="005C7DCC"/>
    <w:rsid w:val="005C7FDC"/>
    <w:rsid w:val="005D34AD"/>
    <w:rsid w:val="005D5519"/>
    <w:rsid w:val="005D5B7D"/>
    <w:rsid w:val="005D5FB8"/>
    <w:rsid w:val="005D69D2"/>
    <w:rsid w:val="005D702D"/>
    <w:rsid w:val="005D7F1F"/>
    <w:rsid w:val="005E0A85"/>
    <w:rsid w:val="005E0DF5"/>
    <w:rsid w:val="005E1358"/>
    <w:rsid w:val="005E138D"/>
    <w:rsid w:val="005E484F"/>
    <w:rsid w:val="005E4EFD"/>
    <w:rsid w:val="005E4F6B"/>
    <w:rsid w:val="005E5F0F"/>
    <w:rsid w:val="005E6E04"/>
    <w:rsid w:val="005E7B1C"/>
    <w:rsid w:val="005E7B31"/>
    <w:rsid w:val="005F0066"/>
    <w:rsid w:val="005F08C5"/>
    <w:rsid w:val="005F3AA4"/>
    <w:rsid w:val="005F4747"/>
    <w:rsid w:val="005F546F"/>
    <w:rsid w:val="005F5B19"/>
    <w:rsid w:val="005F72E1"/>
    <w:rsid w:val="00600AEA"/>
    <w:rsid w:val="00600FD6"/>
    <w:rsid w:val="006023B6"/>
    <w:rsid w:val="00602715"/>
    <w:rsid w:val="006036EC"/>
    <w:rsid w:val="00604D85"/>
    <w:rsid w:val="00606CB1"/>
    <w:rsid w:val="00607533"/>
    <w:rsid w:val="006120FF"/>
    <w:rsid w:val="00614B26"/>
    <w:rsid w:val="00614BD2"/>
    <w:rsid w:val="00615083"/>
    <w:rsid w:val="006150B2"/>
    <w:rsid w:val="00615CBF"/>
    <w:rsid w:val="00615E34"/>
    <w:rsid w:val="00624472"/>
    <w:rsid w:val="0062617D"/>
    <w:rsid w:val="00630904"/>
    <w:rsid w:val="0063099F"/>
    <w:rsid w:val="00631196"/>
    <w:rsid w:val="0063241A"/>
    <w:rsid w:val="00636343"/>
    <w:rsid w:val="00637AA7"/>
    <w:rsid w:val="006426AE"/>
    <w:rsid w:val="00642969"/>
    <w:rsid w:val="00642B7B"/>
    <w:rsid w:val="0064464B"/>
    <w:rsid w:val="0064501C"/>
    <w:rsid w:val="0064771F"/>
    <w:rsid w:val="00654245"/>
    <w:rsid w:val="00654C3E"/>
    <w:rsid w:val="00655382"/>
    <w:rsid w:val="00655391"/>
    <w:rsid w:val="006573FE"/>
    <w:rsid w:val="00657856"/>
    <w:rsid w:val="00662691"/>
    <w:rsid w:val="006628ED"/>
    <w:rsid w:val="006639AE"/>
    <w:rsid w:val="00663FD4"/>
    <w:rsid w:val="006648CA"/>
    <w:rsid w:val="006666E1"/>
    <w:rsid w:val="00666E4F"/>
    <w:rsid w:val="00671F3F"/>
    <w:rsid w:val="006733AF"/>
    <w:rsid w:val="006733FC"/>
    <w:rsid w:val="006740A2"/>
    <w:rsid w:val="00674721"/>
    <w:rsid w:val="00674F7D"/>
    <w:rsid w:val="00675381"/>
    <w:rsid w:val="006763CF"/>
    <w:rsid w:val="00677622"/>
    <w:rsid w:val="00681021"/>
    <w:rsid w:val="006811F6"/>
    <w:rsid w:val="00681993"/>
    <w:rsid w:val="00682E6E"/>
    <w:rsid w:val="006830FB"/>
    <w:rsid w:val="006843B8"/>
    <w:rsid w:val="00685161"/>
    <w:rsid w:val="006854BE"/>
    <w:rsid w:val="00685CBE"/>
    <w:rsid w:val="00686ECF"/>
    <w:rsid w:val="00687924"/>
    <w:rsid w:val="00687CCA"/>
    <w:rsid w:val="00690D1E"/>
    <w:rsid w:val="00691CF5"/>
    <w:rsid w:val="0069312F"/>
    <w:rsid w:val="00693325"/>
    <w:rsid w:val="00693686"/>
    <w:rsid w:val="006A0170"/>
    <w:rsid w:val="006A370D"/>
    <w:rsid w:val="006A3840"/>
    <w:rsid w:val="006A48B9"/>
    <w:rsid w:val="006A5B02"/>
    <w:rsid w:val="006A68E3"/>
    <w:rsid w:val="006B0B8E"/>
    <w:rsid w:val="006B0D36"/>
    <w:rsid w:val="006B25E1"/>
    <w:rsid w:val="006B5381"/>
    <w:rsid w:val="006B59AD"/>
    <w:rsid w:val="006B666D"/>
    <w:rsid w:val="006B7171"/>
    <w:rsid w:val="006C04D4"/>
    <w:rsid w:val="006C0752"/>
    <w:rsid w:val="006C28AB"/>
    <w:rsid w:val="006C3D26"/>
    <w:rsid w:val="006C59BC"/>
    <w:rsid w:val="006C59D4"/>
    <w:rsid w:val="006C79FD"/>
    <w:rsid w:val="006D13D4"/>
    <w:rsid w:val="006D19D2"/>
    <w:rsid w:val="006D1E1D"/>
    <w:rsid w:val="006D36DA"/>
    <w:rsid w:val="006D427C"/>
    <w:rsid w:val="006D6506"/>
    <w:rsid w:val="006D6C70"/>
    <w:rsid w:val="006D6F7D"/>
    <w:rsid w:val="006D769A"/>
    <w:rsid w:val="006E305D"/>
    <w:rsid w:val="006E6581"/>
    <w:rsid w:val="006E7E66"/>
    <w:rsid w:val="006F0AA7"/>
    <w:rsid w:val="006F14E3"/>
    <w:rsid w:val="006F21EE"/>
    <w:rsid w:val="006F25C0"/>
    <w:rsid w:val="006F3A49"/>
    <w:rsid w:val="006F4E64"/>
    <w:rsid w:val="006F5ADF"/>
    <w:rsid w:val="006F72E2"/>
    <w:rsid w:val="006F76CD"/>
    <w:rsid w:val="006F7B0A"/>
    <w:rsid w:val="00700773"/>
    <w:rsid w:val="00703E4D"/>
    <w:rsid w:val="00704298"/>
    <w:rsid w:val="007051E6"/>
    <w:rsid w:val="00710EAC"/>
    <w:rsid w:val="00710FE3"/>
    <w:rsid w:val="00711445"/>
    <w:rsid w:val="007117D8"/>
    <w:rsid w:val="00713340"/>
    <w:rsid w:val="00713589"/>
    <w:rsid w:val="00714B6C"/>
    <w:rsid w:val="00715F74"/>
    <w:rsid w:val="00717057"/>
    <w:rsid w:val="00720149"/>
    <w:rsid w:val="0072036A"/>
    <w:rsid w:val="00721131"/>
    <w:rsid w:val="00725E66"/>
    <w:rsid w:val="007274B8"/>
    <w:rsid w:val="0072797B"/>
    <w:rsid w:val="00727CDB"/>
    <w:rsid w:val="007314B0"/>
    <w:rsid w:val="0073162F"/>
    <w:rsid w:val="00732835"/>
    <w:rsid w:val="0073407F"/>
    <w:rsid w:val="00734A24"/>
    <w:rsid w:val="00737F0C"/>
    <w:rsid w:val="00740A87"/>
    <w:rsid w:val="007410FE"/>
    <w:rsid w:val="0074201C"/>
    <w:rsid w:val="00742221"/>
    <w:rsid w:val="00743286"/>
    <w:rsid w:val="007438F9"/>
    <w:rsid w:val="007451F9"/>
    <w:rsid w:val="00745432"/>
    <w:rsid w:val="00746177"/>
    <w:rsid w:val="007475B0"/>
    <w:rsid w:val="00750514"/>
    <w:rsid w:val="007525BB"/>
    <w:rsid w:val="00752C09"/>
    <w:rsid w:val="00753423"/>
    <w:rsid w:val="00754563"/>
    <w:rsid w:val="0075615C"/>
    <w:rsid w:val="00757154"/>
    <w:rsid w:val="00763BC7"/>
    <w:rsid w:val="00763C37"/>
    <w:rsid w:val="00763CCF"/>
    <w:rsid w:val="0076535F"/>
    <w:rsid w:val="00765EC2"/>
    <w:rsid w:val="00771F09"/>
    <w:rsid w:val="00772845"/>
    <w:rsid w:val="00775A1B"/>
    <w:rsid w:val="007771DD"/>
    <w:rsid w:val="007775BD"/>
    <w:rsid w:val="00777742"/>
    <w:rsid w:val="00782F2D"/>
    <w:rsid w:val="007838DC"/>
    <w:rsid w:val="00790509"/>
    <w:rsid w:val="00790911"/>
    <w:rsid w:val="007923AA"/>
    <w:rsid w:val="007A0DA0"/>
    <w:rsid w:val="007A433F"/>
    <w:rsid w:val="007A72B4"/>
    <w:rsid w:val="007A7F3D"/>
    <w:rsid w:val="007B1261"/>
    <w:rsid w:val="007B1614"/>
    <w:rsid w:val="007B6947"/>
    <w:rsid w:val="007B7250"/>
    <w:rsid w:val="007B72A3"/>
    <w:rsid w:val="007B757A"/>
    <w:rsid w:val="007C0412"/>
    <w:rsid w:val="007C04A8"/>
    <w:rsid w:val="007C3785"/>
    <w:rsid w:val="007C4F25"/>
    <w:rsid w:val="007C5DA0"/>
    <w:rsid w:val="007C77A4"/>
    <w:rsid w:val="007C7DAC"/>
    <w:rsid w:val="007D0981"/>
    <w:rsid w:val="007D1716"/>
    <w:rsid w:val="007D3186"/>
    <w:rsid w:val="007D39FD"/>
    <w:rsid w:val="007D53BF"/>
    <w:rsid w:val="007D6597"/>
    <w:rsid w:val="007D695C"/>
    <w:rsid w:val="007D6987"/>
    <w:rsid w:val="007D78BF"/>
    <w:rsid w:val="007E01DA"/>
    <w:rsid w:val="007E0BC7"/>
    <w:rsid w:val="007E395D"/>
    <w:rsid w:val="007E3F69"/>
    <w:rsid w:val="007E4982"/>
    <w:rsid w:val="007E5A80"/>
    <w:rsid w:val="007F0E80"/>
    <w:rsid w:val="007F104D"/>
    <w:rsid w:val="007F28C2"/>
    <w:rsid w:val="007F3BD8"/>
    <w:rsid w:val="007F553A"/>
    <w:rsid w:val="007F75CA"/>
    <w:rsid w:val="007F7658"/>
    <w:rsid w:val="008008B5"/>
    <w:rsid w:val="00800BB3"/>
    <w:rsid w:val="00800D1D"/>
    <w:rsid w:val="008016B6"/>
    <w:rsid w:val="0080197E"/>
    <w:rsid w:val="00801A3C"/>
    <w:rsid w:val="00801C76"/>
    <w:rsid w:val="00802002"/>
    <w:rsid w:val="008036E3"/>
    <w:rsid w:val="00804719"/>
    <w:rsid w:val="00804F23"/>
    <w:rsid w:val="00807196"/>
    <w:rsid w:val="00807919"/>
    <w:rsid w:val="00810024"/>
    <w:rsid w:val="00810E9C"/>
    <w:rsid w:val="00813583"/>
    <w:rsid w:val="00813AB1"/>
    <w:rsid w:val="00813CD5"/>
    <w:rsid w:val="00814157"/>
    <w:rsid w:val="00814CFB"/>
    <w:rsid w:val="00820525"/>
    <w:rsid w:val="00820C13"/>
    <w:rsid w:val="00820C82"/>
    <w:rsid w:val="00820CEA"/>
    <w:rsid w:val="008234A3"/>
    <w:rsid w:val="00823991"/>
    <w:rsid w:val="00823E06"/>
    <w:rsid w:val="008257A9"/>
    <w:rsid w:val="00830EE2"/>
    <w:rsid w:val="00833E7C"/>
    <w:rsid w:val="0083490B"/>
    <w:rsid w:val="00834A67"/>
    <w:rsid w:val="00836A41"/>
    <w:rsid w:val="00837121"/>
    <w:rsid w:val="0083713B"/>
    <w:rsid w:val="00840AB5"/>
    <w:rsid w:val="00840F86"/>
    <w:rsid w:val="00841EE0"/>
    <w:rsid w:val="00844399"/>
    <w:rsid w:val="008451D0"/>
    <w:rsid w:val="008474F2"/>
    <w:rsid w:val="00853135"/>
    <w:rsid w:val="0085356A"/>
    <w:rsid w:val="0085433C"/>
    <w:rsid w:val="00854390"/>
    <w:rsid w:val="00854501"/>
    <w:rsid w:val="00854D31"/>
    <w:rsid w:val="008555E7"/>
    <w:rsid w:val="0085639C"/>
    <w:rsid w:val="00856448"/>
    <w:rsid w:val="0085659A"/>
    <w:rsid w:val="00856758"/>
    <w:rsid w:val="0086214F"/>
    <w:rsid w:val="00862C28"/>
    <w:rsid w:val="00864165"/>
    <w:rsid w:val="008650B0"/>
    <w:rsid w:val="00865A09"/>
    <w:rsid w:val="00865DC6"/>
    <w:rsid w:val="00865E31"/>
    <w:rsid w:val="0086605D"/>
    <w:rsid w:val="00866804"/>
    <w:rsid w:val="00867A2D"/>
    <w:rsid w:val="00870972"/>
    <w:rsid w:val="008713F3"/>
    <w:rsid w:val="00872C69"/>
    <w:rsid w:val="008736B4"/>
    <w:rsid w:val="0087447A"/>
    <w:rsid w:val="00875989"/>
    <w:rsid w:val="00875AB5"/>
    <w:rsid w:val="0087715A"/>
    <w:rsid w:val="00877A79"/>
    <w:rsid w:val="00877E50"/>
    <w:rsid w:val="00880866"/>
    <w:rsid w:val="0088166D"/>
    <w:rsid w:val="00882BB0"/>
    <w:rsid w:val="00883002"/>
    <w:rsid w:val="00883279"/>
    <w:rsid w:val="0088338B"/>
    <w:rsid w:val="0088456B"/>
    <w:rsid w:val="00884A42"/>
    <w:rsid w:val="00885FF8"/>
    <w:rsid w:val="008873F6"/>
    <w:rsid w:val="00887B5A"/>
    <w:rsid w:val="008908E6"/>
    <w:rsid w:val="008909A4"/>
    <w:rsid w:val="008913D4"/>
    <w:rsid w:val="00892BCB"/>
    <w:rsid w:val="00893C88"/>
    <w:rsid w:val="0089553A"/>
    <w:rsid w:val="00895555"/>
    <w:rsid w:val="008A0BC0"/>
    <w:rsid w:val="008A0EB2"/>
    <w:rsid w:val="008A1521"/>
    <w:rsid w:val="008A22CB"/>
    <w:rsid w:val="008A2C5E"/>
    <w:rsid w:val="008A32EA"/>
    <w:rsid w:val="008A3F77"/>
    <w:rsid w:val="008A652A"/>
    <w:rsid w:val="008B15E8"/>
    <w:rsid w:val="008B37CC"/>
    <w:rsid w:val="008B4FCF"/>
    <w:rsid w:val="008B5666"/>
    <w:rsid w:val="008B6762"/>
    <w:rsid w:val="008B766D"/>
    <w:rsid w:val="008C2339"/>
    <w:rsid w:val="008C3362"/>
    <w:rsid w:val="008C33AB"/>
    <w:rsid w:val="008C35D3"/>
    <w:rsid w:val="008C54F9"/>
    <w:rsid w:val="008C60EB"/>
    <w:rsid w:val="008C72B7"/>
    <w:rsid w:val="008C7323"/>
    <w:rsid w:val="008C7713"/>
    <w:rsid w:val="008C77CF"/>
    <w:rsid w:val="008C7B26"/>
    <w:rsid w:val="008D07D1"/>
    <w:rsid w:val="008D0F89"/>
    <w:rsid w:val="008D19BF"/>
    <w:rsid w:val="008D2699"/>
    <w:rsid w:val="008D2D99"/>
    <w:rsid w:val="008D6E4F"/>
    <w:rsid w:val="008E25B5"/>
    <w:rsid w:val="008E26F1"/>
    <w:rsid w:val="008E2D73"/>
    <w:rsid w:val="008E38F5"/>
    <w:rsid w:val="008E41F2"/>
    <w:rsid w:val="008E6AAF"/>
    <w:rsid w:val="008E7757"/>
    <w:rsid w:val="008F1E6B"/>
    <w:rsid w:val="008F3E66"/>
    <w:rsid w:val="008F5806"/>
    <w:rsid w:val="008F6835"/>
    <w:rsid w:val="008F7625"/>
    <w:rsid w:val="009008BB"/>
    <w:rsid w:val="00902110"/>
    <w:rsid w:val="009043B8"/>
    <w:rsid w:val="00906462"/>
    <w:rsid w:val="009066FE"/>
    <w:rsid w:val="009076B7"/>
    <w:rsid w:val="00910BCF"/>
    <w:rsid w:val="00910F27"/>
    <w:rsid w:val="00916719"/>
    <w:rsid w:val="00917B16"/>
    <w:rsid w:val="00920DCF"/>
    <w:rsid w:val="00921CE4"/>
    <w:rsid w:val="00922964"/>
    <w:rsid w:val="00922BC3"/>
    <w:rsid w:val="00925A86"/>
    <w:rsid w:val="0092706A"/>
    <w:rsid w:val="00933003"/>
    <w:rsid w:val="009337E2"/>
    <w:rsid w:val="009353ED"/>
    <w:rsid w:val="00937815"/>
    <w:rsid w:val="009451FE"/>
    <w:rsid w:val="0094576C"/>
    <w:rsid w:val="00946731"/>
    <w:rsid w:val="00951866"/>
    <w:rsid w:val="00952004"/>
    <w:rsid w:val="00956BCD"/>
    <w:rsid w:val="009579A2"/>
    <w:rsid w:val="00957EF7"/>
    <w:rsid w:val="00962ADD"/>
    <w:rsid w:val="00963EEA"/>
    <w:rsid w:val="00966B45"/>
    <w:rsid w:val="009671B5"/>
    <w:rsid w:val="00967D8B"/>
    <w:rsid w:val="00970153"/>
    <w:rsid w:val="00970CDA"/>
    <w:rsid w:val="009725C0"/>
    <w:rsid w:val="00974DAE"/>
    <w:rsid w:val="009768E6"/>
    <w:rsid w:val="00976CBD"/>
    <w:rsid w:val="00976F5E"/>
    <w:rsid w:val="009811F3"/>
    <w:rsid w:val="009844D5"/>
    <w:rsid w:val="00984EE5"/>
    <w:rsid w:val="00985E63"/>
    <w:rsid w:val="00985ED5"/>
    <w:rsid w:val="00986962"/>
    <w:rsid w:val="00990720"/>
    <w:rsid w:val="00990A15"/>
    <w:rsid w:val="00992FA8"/>
    <w:rsid w:val="00996688"/>
    <w:rsid w:val="009A1C52"/>
    <w:rsid w:val="009A2ABD"/>
    <w:rsid w:val="009A2EA2"/>
    <w:rsid w:val="009A2FE9"/>
    <w:rsid w:val="009A3A79"/>
    <w:rsid w:val="009A454F"/>
    <w:rsid w:val="009A6A07"/>
    <w:rsid w:val="009B207E"/>
    <w:rsid w:val="009B32F8"/>
    <w:rsid w:val="009B34DF"/>
    <w:rsid w:val="009B65E8"/>
    <w:rsid w:val="009B74DE"/>
    <w:rsid w:val="009B7673"/>
    <w:rsid w:val="009C49B5"/>
    <w:rsid w:val="009C56D8"/>
    <w:rsid w:val="009C6FE6"/>
    <w:rsid w:val="009D0296"/>
    <w:rsid w:val="009D0F6E"/>
    <w:rsid w:val="009D14D8"/>
    <w:rsid w:val="009D1754"/>
    <w:rsid w:val="009D50D4"/>
    <w:rsid w:val="009D512F"/>
    <w:rsid w:val="009E1F05"/>
    <w:rsid w:val="009E422D"/>
    <w:rsid w:val="009E6B3F"/>
    <w:rsid w:val="009E7F2E"/>
    <w:rsid w:val="009F3B64"/>
    <w:rsid w:val="009F4351"/>
    <w:rsid w:val="009F4FC7"/>
    <w:rsid w:val="009F5B8C"/>
    <w:rsid w:val="00A00216"/>
    <w:rsid w:val="00A006E7"/>
    <w:rsid w:val="00A022FE"/>
    <w:rsid w:val="00A02387"/>
    <w:rsid w:val="00A02D07"/>
    <w:rsid w:val="00A04BD6"/>
    <w:rsid w:val="00A05DA4"/>
    <w:rsid w:val="00A05E98"/>
    <w:rsid w:val="00A10C98"/>
    <w:rsid w:val="00A14893"/>
    <w:rsid w:val="00A2118B"/>
    <w:rsid w:val="00A21A0A"/>
    <w:rsid w:val="00A21A8C"/>
    <w:rsid w:val="00A2377C"/>
    <w:rsid w:val="00A247EA"/>
    <w:rsid w:val="00A24F3B"/>
    <w:rsid w:val="00A25034"/>
    <w:rsid w:val="00A250CA"/>
    <w:rsid w:val="00A25208"/>
    <w:rsid w:val="00A265E2"/>
    <w:rsid w:val="00A27330"/>
    <w:rsid w:val="00A31B0F"/>
    <w:rsid w:val="00A333BB"/>
    <w:rsid w:val="00A349F1"/>
    <w:rsid w:val="00A408F9"/>
    <w:rsid w:val="00A42DCA"/>
    <w:rsid w:val="00A44BFB"/>
    <w:rsid w:val="00A46B01"/>
    <w:rsid w:val="00A52ABF"/>
    <w:rsid w:val="00A52D68"/>
    <w:rsid w:val="00A542FC"/>
    <w:rsid w:val="00A55005"/>
    <w:rsid w:val="00A57D5C"/>
    <w:rsid w:val="00A600CB"/>
    <w:rsid w:val="00A62715"/>
    <w:rsid w:val="00A62DE7"/>
    <w:rsid w:val="00A63A67"/>
    <w:rsid w:val="00A64CC2"/>
    <w:rsid w:val="00A6725D"/>
    <w:rsid w:val="00A7339A"/>
    <w:rsid w:val="00A74CA7"/>
    <w:rsid w:val="00A75112"/>
    <w:rsid w:val="00A7557F"/>
    <w:rsid w:val="00A75721"/>
    <w:rsid w:val="00A76E6F"/>
    <w:rsid w:val="00A8377C"/>
    <w:rsid w:val="00A844CE"/>
    <w:rsid w:val="00A8493C"/>
    <w:rsid w:val="00A84B8D"/>
    <w:rsid w:val="00A92CB9"/>
    <w:rsid w:val="00A93E45"/>
    <w:rsid w:val="00A941D2"/>
    <w:rsid w:val="00A96871"/>
    <w:rsid w:val="00A979E8"/>
    <w:rsid w:val="00AA0F0C"/>
    <w:rsid w:val="00AA1244"/>
    <w:rsid w:val="00AA23ED"/>
    <w:rsid w:val="00AA41B3"/>
    <w:rsid w:val="00AA4F63"/>
    <w:rsid w:val="00AA6FC7"/>
    <w:rsid w:val="00AA766E"/>
    <w:rsid w:val="00AB0A87"/>
    <w:rsid w:val="00AB1A5B"/>
    <w:rsid w:val="00AB2ED4"/>
    <w:rsid w:val="00AB3B8B"/>
    <w:rsid w:val="00AB5BCE"/>
    <w:rsid w:val="00AB625B"/>
    <w:rsid w:val="00AB685D"/>
    <w:rsid w:val="00AB6F4A"/>
    <w:rsid w:val="00AB73E2"/>
    <w:rsid w:val="00AB7DD7"/>
    <w:rsid w:val="00AB7EB8"/>
    <w:rsid w:val="00AC1429"/>
    <w:rsid w:val="00AC24F9"/>
    <w:rsid w:val="00AC43A0"/>
    <w:rsid w:val="00AC4905"/>
    <w:rsid w:val="00AC5D86"/>
    <w:rsid w:val="00AC63F9"/>
    <w:rsid w:val="00AC712C"/>
    <w:rsid w:val="00AD090F"/>
    <w:rsid w:val="00AD45F8"/>
    <w:rsid w:val="00AD4B45"/>
    <w:rsid w:val="00AD6B47"/>
    <w:rsid w:val="00AE0C8E"/>
    <w:rsid w:val="00AE447C"/>
    <w:rsid w:val="00AE47CA"/>
    <w:rsid w:val="00AE4A19"/>
    <w:rsid w:val="00AE5897"/>
    <w:rsid w:val="00AE7524"/>
    <w:rsid w:val="00AF040F"/>
    <w:rsid w:val="00AF0A71"/>
    <w:rsid w:val="00AF349E"/>
    <w:rsid w:val="00AF353B"/>
    <w:rsid w:val="00AF38BB"/>
    <w:rsid w:val="00AF4317"/>
    <w:rsid w:val="00AF4721"/>
    <w:rsid w:val="00AF4C3A"/>
    <w:rsid w:val="00AF6042"/>
    <w:rsid w:val="00B018E7"/>
    <w:rsid w:val="00B043BF"/>
    <w:rsid w:val="00B05057"/>
    <w:rsid w:val="00B06B25"/>
    <w:rsid w:val="00B06B4B"/>
    <w:rsid w:val="00B073B5"/>
    <w:rsid w:val="00B10E9F"/>
    <w:rsid w:val="00B11282"/>
    <w:rsid w:val="00B119CB"/>
    <w:rsid w:val="00B139C3"/>
    <w:rsid w:val="00B14650"/>
    <w:rsid w:val="00B16755"/>
    <w:rsid w:val="00B212F4"/>
    <w:rsid w:val="00B217B8"/>
    <w:rsid w:val="00B228A9"/>
    <w:rsid w:val="00B255CA"/>
    <w:rsid w:val="00B25EF6"/>
    <w:rsid w:val="00B2684D"/>
    <w:rsid w:val="00B27D10"/>
    <w:rsid w:val="00B32C79"/>
    <w:rsid w:val="00B34959"/>
    <w:rsid w:val="00B356A4"/>
    <w:rsid w:val="00B36198"/>
    <w:rsid w:val="00B41DE4"/>
    <w:rsid w:val="00B41FA7"/>
    <w:rsid w:val="00B43B8B"/>
    <w:rsid w:val="00B451F1"/>
    <w:rsid w:val="00B47915"/>
    <w:rsid w:val="00B47D24"/>
    <w:rsid w:val="00B50548"/>
    <w:rsid w:val="00B51859"/>
    <w:rsid w:val="00B54298"/>
    <w:rsid w:val="00B546B4"/>
    <w:rsid w:val="00B5541D"/>
    <w:rsid w:val="00B5664A"/>
    <w:rsid w:val="00B57428"/>
    <w:rsid w:val="00B5775B"/>
    <w:rsid w:val="00B57E0F"/>
    <w:rsid w:val="00B60D39"/>
    <w:rsid w:val="00B61ED2"/>
    <w:rsid w:val="00B66886"/>
    <w:rsid w:val="00B67402"/>
    <w:rsid w:val="00B70586"/>
    <w:rsid w:val="00B72367"/>
    <w:rsid w:val="00B74994"/>
    <w:rsid w:val="00B75CEF"/>
    <w:rsid w:val="00B80EFF"/>
    <w:rsid w:val="00B8101E"/>
    <w:rsid w:val="00B810E7"/>
    <w:rsid w:val="00B82671"/>
    <w:rsid w:val="00B828CA"/>
    <w:rsid w:val="00B82FE2"/>
    <w:rsid w:val="00B844B7"/>
    <w:rsid w:val="00B87F93"/>
    <w:rsid w:val="00B87FEA"/>
    <w:rsid w:val="00B937E9"/>
    <w:rsid w:val="00B95DCE"/>
    <w:rsid w:val="00B95E48"/>
    <w:rsid w:val="00B96518"/>
    <w:rsid w:val="00B97662"/>
    <w:rsid w:val="00BA0992"/>
    <w:rsid w:val="00BA0AD8"/>
    <w:rsid w:val="00BA1565"/>
    <w:rsid w:val="00BA1863"/>
    <w:rsid w:val="00BA1EA2"/>
    <w:rsid w:val="00BA20EC"/>
    <w:rsid w:val="00BA2FC6"/>
    <w:rsid w:val="00BA5883"/>
    <w:rsid w:val="00BA6C00"/>
    <w:rsid w:val="00BA717E"/>
    <w:rsid w:val="00BB04B2"/>
    <w:rsid w:val="00BB1E3A"/>
    <w:rsid w:val="00BB3A13"/>
    <w:rsid w:val="00BB3C54"/>
    <w:rsid w:val="00BB3F3E"/>
    <w:rsid w:val="00BB6F69"/>
    <w:rsid w:val="00BB770E"/>
    <w:rsid w:val="00BC00B9"/>
    <w:rsid w:val="00BC123C"/>
    <w:rsid w:val="00BC15ED"/>
    <w:rsid w:val="00BC1B20"/>
    <w:rsid w:val="00BC2A8A"/>
    <w:rsid w:val="00BC3D27"/>
    <w:rsid w:val="00BC44DF"/>
    <w:rsid w:val="00BC58F1"/>
    <w:rsid w:val="00BC65B7"/>
    <w:rsid w:val="00BC68E8"/>
    <w:rsid w:val="00BC737B"/>
    <w:rsid w:val="00BC786E"/>
    <w:rsid w:val="00BD0DD7"/>
    <w:rsid w:val="00BD1F36"/>
    <w:rsid w:val="00BD21F4"/>
    <w:rsid w:val="00BD2477"/>
    <w:rsid w:val="00BD3C47"/>
    <w:rsid w:val="00BD5381"/>
    <w:rsid w:val="00BD5794"/>
    <w:rsid w:val="00BD5CD7"/>
    <w:rsid w:val="00BD5E80"/>
    <w:rsid w:val="00BE0D24"/>
    <w:rsid w:val="00BE1B39"/>
    <w:rsid w:val="00BE235F"/>
    <w:rsid w:val="00BE3766"/>
    <w:rsid w:val="00BE3BE6"/>
    <w:rsid w:val="00BE4269"/>
    <w:rsid w:val="00BE67D7"/>
    <w:rsid w:val="00BF1BF5"/>
    <w:rsid w:val="00BF2435"/>
    <w:rsid w:val="00BF4995"/>
    <w:rsid w:val="00BF55F1"/>
    <w:rsid w:val="00BF791A"/>
    <w:rsid w:val="00C02C64"/>
    <w:rsid w:val="00C02F22"/>
    <w:rsid w:val="00C06926"/>
    <w:rsid w:val="00C06BEA"/>
    <w:rsid w:val="00C06F28"/>
    <w:rsid w:val="00C107EF"/>
    <w:rsid w:val="00C10E3F"/>
    <w:rsid w:val="00C11C1F"/>
    <w:rsid w:val="00C12C17"/>
    <w:rsid w:val="00C12C25"/>
    <w:rsid w:val="00C12F10"/>
    <w:rsid w:val="00C1633D"/>
    <w:rsid w:val="00C16B4F"/>
    <w:rsid w:val="00C16D09"/>
    <w:rsid w:val="00C20044"/>
    <w:rsid w:val="00C2414A"/>
    <w:rsid w:val="00C24D78"/>
    <w:rsid w:val="00C32228"/>
    <w:rsid w:val="00C3364E"/>
    <w:rsid w:val="00C33DFA"/>
    <w:rsid w:val="00C3407F"/>
    <w:rsid w:val="00C34595"/>
    <w:rsid w:val="00C34E3B"/>
    <w:rsid w:val="00C36C72"/>
    <w:rsid w:val="00C36E68"/>
    <w:rsid w:val="00C376C0"/>
    <w:rsid w:val="00C40E8B"/>
    <w:rsid w:val="00C42806"/>
    <w:rsid w:val="00C44D39"/>
    <w:rsid w:val="00C45509"/>
    <w:rsid w:val="00C46E5B"/>
    <w:rsid w:val="00C47DBB"/>
    <w:rsid w:val="00C5304D"/>
    <w:rsid w:val="00C53A27"/>
    <w:rsid w:val="00C61300"/>
    <w:rsid w:val="00C618D4"/>
    <w:rsid w:val="00C61EBB"/>
    <w:rsid w:val="00C62360"/>
    <w:rsid w:val="00C62C13"/>
    <w:rsid w:val="00C62D4F"/>
    <w:rsid w:val="00C63F54"/>
    <w:rsid w:val="00C640A0"/>
    <w:rsid w:val="00C649A9"/>
    <w:rsid w:val="00C64B18"/>
    <w:rsid w:val="00C67C94"/>
    <w:rsid w:val="00C704FD"/>
    <w:rsid w:val="00C7080A"/>
    <w:rsid w:val="00C710A6"/>
    <w:rsid w:val="00C7167B"/>
    <w:rsid w:val="00C72A7E"/>
    <w:rsid w:val="00C740F4"/>
    <w:rsid w:val="00C76263"/>
    <w:rsid w:val="00C768AB"/>
    <w:rsid w:val="00C76F10"/>
    <w:rsid w:val="00C86FD8"/>
    <w:rsid w:val="00C90F80"/>
    <w:rsid w:val="00C912BA"/>
    <w:rsid w:val="00C9444A"/>
    <w:rsid w:val="00C94949"/>
    <w:rsid w:val="00C9773A"/>
    <w:rsid w:val="00C97B71"/>
    <w:rsid w:val="00C97C0D"/>
    <w:rsid w:val="00C97FA2"/>
    <w:rsid w:val="00CA0600"/>
    <w:rsid w:val="00CA1014"/>
    <w:rsid w:val="00CA1BA2"/>
    <w:rsid w:val="00CA5831"/>
    <w:rsid w:val="00CA588A"/>
    <w:rsid w:val="00CA759E"/>
    <w:rsid w:val="00CB0498"/>
    <w:rsid w:val="00CB1938"/>
    <w:rsid w:val="00CB1E13"/>
    <w:rsid w:val="00CB2BAB"/>
    <w:rsid w:val="00CB2FA2"/>
    <w:rsid w:val="00CB43F7"/>
    <w:rsid w:val="00CB45A8"/>
    <w:rsid w:val="00CB4699"/>
    <w:rsid w:val="00CB7A9E"/>
    <w:rsid w:val="00CC45E9"/>
    <w:rsid w:val="00CC6736"/>
    <w:rsid w:val="00CD05A4"/>
    <w:rsid w:val="00CD08CF"/>
    <w:rsid w:val="00CD3DD2"/>
    <w:rsid w:val="00CD489A"/>
    <w:rsid w:val="00CD6717"/>
    <w:rsid w:val="00CD689E"/>
    <w:rsid w:val="00CD6DFD"/>
    <w:rsid w:val="00CD76A1"/>
    <w:rsid w:val="00CE08B5"/>
    <w:rsid w:val="00CE09D1"/>
    <w:rsid w:val="00CE1111"/>
    <w:rsid w:val="00CE2EB8"/>
    <w:rsid w:val="00CE3ED4"/>
    <w:rsid w:val="00CE49E9"/>
    <w:rsid w:val="00CE4AEC"/>
    <w:rsid w:val="00CE5714"/>
    <w:rsid w:val="00CE5857"/>
    <w:rsid w:val="00CE6CCA"/>
    <w:rsid w:val="00CE750E"/>
    <w:rsid w:val="00CE774E"/>
    <w:rsid w:val="00CF0996"/>
    <w:rsid w:val="00CF24C4"/>
    <w:rsid w:val="00CF31DE"/>
    <w:rsid w:val="00CF5181"/>
    <w:rsid w:val="00CF74D5"/>
    <w:rsid w:val="00D00FF4"/>
    <w:rsid w:val="00D01BEA"/>
    <w:rsid w:val="00D02982"/>
    <w:rsid w:val="00D02CDE"/>
    <w:rsid w:val="00D04B22"/>
    <w:rsid w:val="00D0584E"/>
    <w:rsid w:val="00D06470"/>
    <w:rsid w:val="00D07123"/>
    <w:rsid w:val="00D07348"/>
    <w:rsid w:val="00D14EB1"/>
    <w:rsid w:val="00D15222"/>
    <w:rsid w:val="00D16A6C"/>
    <w:rsid w:val="00D16CA1"/>
    <w:rsid w:val="00D16E92"/>
    <w:rsid w:val="00D204FF"/>
    <w:rsid w:val="00D2072E"/>
    <w:rsid w:val="00D22F2C"/>
    <w:rsid w:val="00D233C7"/>
    <w:rsid w:val="00D301C8"/>
    <w:rsid w:val="00D323EF"/>
    <w:rsid w:val="00D324C8"/>
    <w:rsid w:val="00D325B0"/>
    <w:rsid w:val="00D3353D"/>
    <w:rsid w:val="00D435C4"/>
    <w:rsid w:val="00D464B0"/>
    <w:rsid w:val="00D47440"/>
    <w:rsid w:val="00D47971"/>
    <w:rsid w:val="00D507D5"/>
    <w:rsid w:val="00D51A2F"/>
    <w:rsid w:val="00D5430F"/>
    <w:rsid w:val="00D55F89"/>
    <w:rsid w:val="00D5604E"/>
    <w:rsid w:val="00D564F1"/>
    <w:rsid w:val="00D5757D"/>
    <w:rsid w:val="00D60601"/>
    <w:rsid w:val="00D60CE3"/>
    <w:rsid w:val="00D61CF7"/>
    <w:rsid w:val="00D627F3"/>
    <w:rsid w:val="00D641A4"/>
    <w:rsid w:val="00D64A6A"/>
    <w:rsid w:val="00D64B8F"/>
    <w:rsid w:val="00D66DED"/>
    <w:rsid w:val="00D74B1C"/>
    <w:rsid w:val="00D765AE"/>
    <w:rsid w:val="00D774DD"/>
    <w:rsid w:val="00D8038F"/>
    <w:rsid w:val="00D8099E"/>
    <w:rsid w:val="00D825AE"/>
    <w:rsid w:val="00D82F05"/>
    <w:rsid w:val="00D82FFE"/>
    <w:rsid w:val="00D8365B"/>
    <w:rsid w:val="00D84C93"/>
    <w:rsid w:val="00D85F4A"/>
    <w:rsid w:val="00D87D63"/>
    <w:rsid w:val="00D90E69"/>
    <w:rsid w:val="00D947C4"/>
    <w:rsid w:val="00D969EB"/>
    <w:rsid w:val="00DA362B"/>
    <w:rsid w:val="00DA7315"/>
    <w:rsid w:val="00DA79D2"/>
    <w:rsid w:val="00DA7D18"/>
    <w:rsid w:val="00DB01D0"/>
    <w:rsid w:val="00DB081E"/>
    <w:rsid w:val="00DB1432"/>
    <w:rsid w:val="00DB23E5"/>
    <w:rsid w:val="00DB40F8"/>
    <w:rsid w:val="00DB48F6"/>
    <w:rsid w:val="00DB63EF"/>
    <w:rsid w:val="00DB7AD5"/>
    <w:rsid w:val="00DC19D1"/>
    <w:rsid w:val="00DC1B32"/>
    <w:rsid w:val="00DC2081"/>
    <w:rsid w:val="00DC2DF3"/>
    <w:rsid w:val="00DD024E"/>
    <w:rsid w:val="00DD0FD3"/>
    <w:rsid w:val="00DD1F37"/>
    <w:rsid w:val="00DD329F"/>
    <w:rsid w:val="00DD5C1F"/>
    <w:rsid w:val="00DD619C"/>
    <w:rsid w:val="00DD65C6"/>
    <w:rsid w:val="00DE036E"/>
    <w:rsid w:val="00DE1A23"/>
    <w:rsid w:val="00DE2208"/>
    <w:rsid w:val="00DE50DD"/>
    <w:rsid w:val="00DE5868"/>
    <w:rsid w:val="00DE5962"/>
    <w:rsid w:val="00DF3FB3"/>
    <w:rsid w:val="00DF5039"/>
    <w:rsid w:val="00DF64B9"/>
    <w:rsid w:val="00DF67A1"/>
    <w:rsid w:val="00DF697D"/>
    <w:rsid w:val="00DF735E"/>
    <w:rsid w:val="00E01683"/>
    <w:rsid w:val="00E01FB9"/>
    <w:rsid w:val="00E0249F"/>
    <w:rsid w:val="00E04C2D"/>
    <w:rsid w:val="00E04EF0"/>
    <w:rsid w:val="00E05860"/>
    <w:rsid w:val="00E06E2F"/>
    <w:rsid w:val="00E07335"/>
    <w:rsid w:val="00E07978"/>
    <w:rsid w:val="00E07A2C"/>
    <w:rsid w:val="00E07B57"/>
    <w:rsid w:val="00E11054"/>
    <w:rsid w:val="00E11F92"/>
    <w:rsid w:val="00E12275"/>
    <w:rsid w:val="00E143E6"/>
    <w:rsid w:val="00E14641"/>
    <w:rsid w:val="00E14921"/>
    <w:rsid w:val="00E14F37"/>
    <w:rsid w:val="00E16345"/>
    <w:rsid w:val="00E170FF"/>
    <w:rsid w:val="00E25B2E"/>
    <w:rsid w:val="00E260FD"/>
    <w:rsid w:val="00E3022D"/>
    <w:rsid w:val="00E30D24"/>
    <w:rsid w:val="00E316D4"/>
    <w:rsid w:val="00E338D4"/>
    <w:rsid w:val="00E34428"/>
    <w:rsid w:val="00E35BC0"/>
    <w:rsid w:val="00E35EB8"/>
    <w:rsid w:val="00E46F2F"/>
    <w:rsid w:val="00E50B88"/>
    <w:rsid w:val="00E51448"/>
    <w:rsid w:val="00E51807"/>
    <w:rsid w:val="00E52D4C"/>
    <w:rsid w:val="00E54441"/>
    <w:rsid w:val="00E645AD"/>
    <w:rsid w:val="00E647EE"/>
    <w:rsid w:val="00E659A1"/>
    <w:rsid w:val="00E66CFD"/>
    <w:rsid w:val="00E6757D"/>
    <w:rsid w:val="00E7196F"/>
    <w:rsid w:val="00E721EC"/>
    <w:rsid w:val="00E729D3"/>
    <w:rsid w:val="00E75E50"/>
    <w:rsid w:val="00E75E58"/>
    <w:rsid w:val="00E760ED"/>
    <w:rsid w:val="00E766BF"/>
    <w:rsid w:val="00E76A17"/>
    <w:rsid w:val="00E76D52"/>
    <w:rsid w:val="00E80659"/>
    <w:rsid w:val="00E82DF5"/>
    <w:rsid w:val="00E8641F"/>
    <w:rsid w:val="00E8654E"/>
    <w:rsid w:val="00E86C30"/>
    <w:rsid w:val="00E87CCE"/>
    <w:rsid w:val="00E90791"/>
    <w:rsid w:val="00E907CF"/>
    <w:rsid w:val="00E90C30"/>
    <w:rsid w:val="00E91238"/>
    <w:rsid w:val="00E92012"/>
    <w:rsid w:val="00E923DD"/>
    <w:rsid w:val="00E92FED"/>
    <w:rsid w:val="00E935C6"/>
    <w:rsid w:val="00E9504A"/>
    <w:rsid w:val="00E96B06"/>
    <w:rsid w:val="00E974BB"/>
    <w:rsid w:val="00EA1B53"/>
    <w:rsid w:val="00EA1C05"/>
    <w:rsid w:val="00EA23B1"/>
    <w:rsid w:val="00EA57EA"/>
    <w:rsid w:val="00EA5B68"/>
    <w:rsid w:val="00EA7A41"/>
    <w:rsid w:val="00EB04D6"/>
    <w:rsid w:val="00EB0F4D"/>
    <w:rsid w:val="00EB230D"/>
    <w:rsid w:val="00EB2313"/>
    <w:rsid w:val="00EB3A93"/>
    <w:rsid w:val="00EC267B"/>
    <w:rsid w:val="00EC7E61"/>
    <w:rsid w:val="00ED2065"/>
    <w:rsid w:val="00ED279D"/>
    <w:rsid w:val="00ED696A"/>
    <w:rsid w:val="00EE1B20"/>
    <w:rsid w:val="00EE2613"/>
    <w:rsid w:val="00EE2B18"/>
    <w:rsid w:val="00EE33BD"/>
    <w:rsid w:val="00EE4E0F"/>
    <w:rsid w:val="00EE57EA"/>
    <w:rsid w:val="00EE5A3D"/>
    <w:rsid w:val="00EF0690"/>
    <w:rsid w:val="00EF0A82"/>
    <w:rsid w:val="00EF6A86"/>
    <w:rsid w:val="00F00D71"/>
    <w:rsid w:val="00F015D9"/>
    <w:rsid w:val="00F01D16"/>
    <w:rsid w:val="00F02265"/>
    <w:rsid w:val="00F029B0"/>
    <w:rsid w:val="00F04D93"/>
    <w:rsid w:val="00F06197"/>
    <w:rsid w:val="00F062EB"/>
    <w:rsid w:val="00F06673"/>
    <w:rsid w:val="00F0685F"/>
    <w:rsid w:val="00F075F4"/>
    <w:rsid w:val="00F12205"/>
    <w:rsid w:val="00F16F74"/>
    <w:rsid w:val="00F176EA"/>
    <w:rsid w:val="00F202C8"/>
    <w:rsid w:val="00F2293D"/>
    <w:rsid w:val="00F24EFF"/>
    <w:rsid w:val="00F27895"/>
    <w:rsid w:val="00F3551D"/>
    <w:rsid w:val="00F375C6"/>
    <w:rsid w:val="00F4007F"/>
    <w:rsid w:val="00F4093C"/>
    <w:rsid w:val="00F41A9C"/>
    <w:rsid w:val="00F420E5"/>
    <w:rsid w:val="00F433E8"/>
    <w:rsid w:val="00F43B6B"/>
    <w:rsid w:val="00F46199"/>
    <w:rsid w:val="00F5150F"/>
    <w:rsid w:val="00F52E50"/>
    <w:rsid w:val="00F53A4A"/>
    <w:rsid w:val="00F5463D"/>
    <w:rsid w:val="00F557E9"/>
    <w:rsid w:val="00F56905"/>
    <w:rsid w:val="00F56F47"/>
    <w:rsid w:val="00F60562"/>
    <w:rsid w:val="00F60E64"/>
    <w:rsid w:val="00F61B54"/>
    <w:rsid w:val="00F62BD1"/>
    <w:rsid w:val="00F649B3"/>
    <w:rsid w:val="00F65219"/>
    <w:rsid w:val="00F65249"/>
    <w:rsid w:val="00F65C85"/>
    <w:rsid w:val="00F67325"/>
    <w:rsid w:val="00F7007B"/>
    <w:rsid w:val="00F71A59"/>
    <w:rsid w:val="00F72770"/>
    <w:rsid w:val="00F7326E"/>
    <w:rsid w:val="00F73C47"/>
    <w:rsid w:val="00F73DA3"/>
    <w:rsid w:val="00F74397"/>
    <w:rsid w:val="00F7469A"/>
    <w:rsid w:val="00F75B6F"/>
    <w:rsid w:val="00F7686A"/>
    <w:rsid w:val="00F805D1"/>
    <w:rsid w:val="00F805D2"/>
    <w:rsid w:val="00F818DB"/>
    <w:rsid w:val="00F832D0"/>
    <w:rsid w:val="00F853F6"/>
    <w:rsid w:val="00F85805"/>
    <w:rsid w:val="00F86C29"/>
    <w:rsid w:val="00F91A4B"/>
    <w:rsid w:val="00F9594B"/>
    <w:rsid w:val="00F963E7"/>
    <w:rsid w:val="00FA08F8"/>
    <w:rsid w:val="00FA0E04"/>
    <w:rsid w:val="00FA184F"/>
    <w:rsid w:val="00FA2C93"/>
    <w:rsid w:val="00FA3CFC"/>
    <w:rsid w:val="00FA6611"/>
    <w:rsid w:val="00FA6C00"/>
    <w:rsid w:val="00FA7340"/>
    <w:rsid w:val="00FA7C61"/>
    <w:rsid w:val="00FB004E"/>
    <w:rsid w:val="00FB00FA"/>
    <w:rsid w:val="00FB4581"/>
    <w:rsid w:val="00FB48E0"/>
    <w:rsid w:val="00FB5330"/>
    <w:rsid w:val="00FB7280"/>
    <w:rsid w:val="00FB778A"/>
    <w:rsid w:val="00FC0161"/>
    <w:rsid w:val="00FC0826"/>
    <w:rsid w:val="00FC0E0E"/>
    <w:rsid w:val="00FC1C13"/>
    <w:rsid w:val="00FC6897"/>
    <w:rsid w:val="00FC6A4D"/>
    <w:rsid w:val="00FC713B"/>
    <w:rsid w:val="00FD0487"/>
    <w:rsid w:val="00FD0809"/>
    <w:rsid w:val="00FD0AD6"/>
    <w:rsid w:val="00FD3EFC"/>
    <w:rsid w:val="00FD691D"/>
    <w:rsid w:val="00FE18A3"/>
    <w:rsid w:val="00FE28F8"/>
    <w:rsid w:val="00FE309A"/>
    <w:rsid w:val="00FE3151"/>
    <w:rsid w:val="00FE3B6B"/>
    <w:rsid w:val="00FE3D59"/>
    <w:rsid w:val="00FE6C34"/>
    <w:rsid w:val="00FF20CB"/>
    <w:rsid w:val="00FF2FBC"/>
    <w:rsid w:val="00FF35AE"/>
    <w:rsid w:val="00FF4614"/>
    <w:rsid w:val="00FF61A3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4427A-9613-4229-AEBB-BF2B2F9F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87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2019-04-16T17:38:00Z</cp:lastPrinted>
  <dcterms:created xsi:type="dcterms:W3CDTF">2020-11-30T12:55:00Z</dcterms:created>
  <dcterms:modified xsi:type="dcterms:W3CDTF">2020-11-30T12:56:00Z</dcterms:modified>
</cp:coreProperties>
</file>